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91CF9" w14:textId="77777777" w:rsidR="00887822" w:rsidRDefault="00887822" w:rsidP="008878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FRENGE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fl.1442-1455)</w:t>
      </w:r>
    </w:p>
    <w:p w14:paraId="41B94390" w14:textId="77777777" w:rsidR="00887822" w:rsidRDefault="00887822" w:rsidP="008878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Rector of All Saints’ Church, Winterton, Norfolk.</w:t>
      </w:r>
    </w:p>
    <w:p w14:paraId="7B61D39C" w14:textId="77777777" w:rsidR="00887822" w:rsidRDefault="00887822" w:rsidP="00887822">
      <w:pPr>
        <w:pStyle w:val="NoSpacing"/>
        <w:rPr>
          <w:rFonts w:cs="Times New Roman"/>
          <w:szCs w:val="24"/>
        </w:rPr>
      </w:pPr>
    </w:p>
    <w:p w14:paraId="730001E1" w14:textId="77777777" w:rsidR="00887822" w:rsidRDefault="00887822" w:rsidP="00887822">
      <w:pPr>
        <w:pStyle w:val="NoSpacing"/>
        <w:rPr>
          <w:rFonts w:cs="Times New Roman"/>
          <w:szCs w:val="24"/>
        </w:rPr>
      </w:pPr>
    </w:p>
    <w:p w14:paraId="6254F877" w14:textId="77777777" w:rsidR="00887822" w:rsidRDefault="00887822" w:rsidP="008878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1442</w:t>
      </w:r>
      <w:r>
        <w:rPr>
          <w:rFonts w:cs="Times New Roman"/>
          <w:szCs w:val="24"/>
        </w:rPr>
        <w:tab/>
        <w:t>He became Rector.</w:t>
      </w:r>
    </w:p>
    <w:p w14:paraId="70CCE470" w14:textId="77777777" w:rsidR="00887822" w:rsidRDefault="00887822" w:rsidP="00887822">
      <w:pPr>
        <w:pStyle w:val="NoSpacing"/>
        <w:ind w:left="144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(“An Essay Towards a Topographical History of the County of Norfolk” 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193-99)</w:t>
      </w:r>
    </w:p>
    <w:p w14:paraId="7F649C83" w14:textId="77777777" w:rsidR="00887822" w:rsidRDefault="00887822" w:rsidP="00887822">
      <w:pPr>
        <w:pStyle w:val="NoSpacing"/>
        <w:rPr>
          <w:rFonts w:cs="Times New Roman"/>
          <w:szCs w:val="24"/>
        </w:rPr>
      </w:pPr>
    </w:p>
    <w:p w14:paraId="51D5494C" w14:textId="77777777" w:rsidR="00887822" w:rsidRDefault="00887822" w:rsidP="00887822">
      <w:pPr>
        <w:pStyle w:val="NoSpacing"/>
        <w:rPr>
          <w:rFonts w:cs="Times New Roman"/>
          <w:szCs w:val="24"/>
        </w:rPr>
      </w:pPr>
    </w:p>
    <w:p w14:paraId="7E69BE40" w14:textId="77777777" w:rsidR="00887822" w:rsidRDefault="00887822" w:rsidP="0088782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February 2024</w:t>
      </w:r>
    </w:p>
    <w:p w14:paraId="7467E5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B4CBE" w14:textId="77777777" w:rsidR="00887822" w:rsidRDefault="00887822" w:rsidP="009139A6">
      <w:r>
        <w:separator/>
      </w:r>
    </w:p>
  </w:endnote>
  <w:endnote w:type="continuationSeparator" w:id="0">
    <w:p w14:paraId="776C0BD5" w14:textId="77777777" w:rsidR="00887822" w:rsidRDefault="008878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042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46C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533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C9B51" w14:textId="77777777" w:rsidR="00887822" w:rsidRDefault="00887822" w:rsidP="009139A6">
      <w:r>
        <w:separator/>
      </w:r>
    </w:p>
  </w:footnote>
  <w:footnote w:type="continuationSeparator" w:id="0">
    <w:p w14:paraId="128E105B" w14:textId="77777777" w:rsidR="00887822" w:rsidRDefault="008878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3D6F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F98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802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822"/>
    <w:rsid w:val="000666E0"/>
    <w:rsid w:val="002510B7"/>
    <w:rsid w:val="005C130B"/>
    <w:rsid w:val="00826F5C"/>
    <w:rsid w:val="00887822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60B598"/>
  <w15:chartTrackingRefBased/>
  <w15:docId w15:val="{5291B790-0E2E-4829-B2D2-8EF0FF70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2024-02-27T18:33:00Z</dcterms:created>
  <dcterms:modified xsi:type="dcterms:W3CDTF">2024-02-27T18:34:00Z</dcterms:modified>
</cp:coreProperties>
</file>